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771EC" w14:textId="6CF15A9B" w:rsidR="001363DC" w:rsidRDefault="001363DC" w:rsidP="001363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de ASTON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022DE938" w14:textId="69820390" w:rsidR="001363DC" w:rsidRDefault="001363DC" w:rsidP="001363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Tamworth.</w:t>
      </w:r>
    </w:p>
    <w:p w14:paraId="5F0A2D32" w14:textId="77777777" w:rsidR="001363DC" w:rsidRDefault="001363DC" w:rsidP="001363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74B56D" w14:textId="77777777" w:rsidR="001363DC" w:rsidRDefault="001363DC" w:rsidP="001363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60DD68" w14:textId="77777777" w:rsidR="001363DC" w:rsidRDefault="001363DC" w:rsidP="001363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1B1AAB36" w14:textId="77777777" w:rsidR="001363DC" w:rsidRDefault="001363DC" w:rsidP="001363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Staffordshire.</w:t>
      </w:r>
    </w:p>
    <w:p w14:paraId="6926F495" w14:textId="77777777" w:rsidR="001363DC" w:rsidRDefault="001363DC" w:rsidP="001363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1681DA4A" w14:textId="77777777" w:rsidR="001363DC" w:rsidRDefault="001363DC" w:rsidP="001363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9FFA6A" w14:textId="77777777" w:rsidR="001363DC" w:rsidRDefault="001363DC" w:rsidP="001363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566A75" w14:textId="77777777" w:rsidR="001363DC" w:rsidRPr="00680D2B" w:rsidRDefault="001363DC" w:rsidP="001363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2021</w:t>
      </w:r>
    </w:p>
    <w:p w14:paraId="2D4021C2" w14:textId="503EDBF3" w:rsidR="00BA00AB" w:rsidRPr="001363D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363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6C1E0" w14:textId="77777777" w:rsidR="001363DC" w:rsidRDefault="001363DC" w:rsidP="009139A6">
      <w:r>
        <w:separator/>
      </w:r>
    </w:p>
  </w:endnote>
  <w:endnote w:type="continuationSeparator" w:id="0">
    <w:p w14:paraId="594C3544" w14:textId="77777777" w:rsidR="001363DC" w:rsidRDefault="001363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6A3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96A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91B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BDEC1" w14:textId="77777777" w:rsidR="001363DC" w:rsidRDefault="001363DC" w:rsidP="009139A6">
      <w:r>
        <w:separator/>
      </w:r>
    </w:p>
  </w:footnote>
  <w:footnote w:type="continuationSeparator" w:id="0">
    <w:p w14:paraId="74E637E3" w14:textId="77777777" w:rsidR="001363DC" w:rsidRDefault="001363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41E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9A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A2AA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3DC"/>
    <w:rsid w:val="000666E0"/>
    <w:rsid w:val="001363DC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AF34E"/>
  <w15:chartTrackingRefBased/>
  <w15:docId w15:val="{92D89A57-EE92-4A11-AD6D-320D91E6A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2021-05-04T15:26:00Z</dcterms:created>
  <dcterms:modified xsi:type="dcterms:W3CDTF">2021-05-04T15:29:00Z</dcterms:modified>
</cp:coreProperties>
</file>